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6BDCD821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="00114379">
        <w:rPr>
          <w:b/>
          <w:lang w:val="en-GB"/>
        </w:rPr>
        <w:t xml:space="preserve"> 18-G001-21</w:t>
      </w:r>
      <w:r w:rsidRPr="00492684">
        <w:rPr>
          <w:lang w:val="en-GB"/>
        </w:rPr>
        <w:tab/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0C7DDBDF" w:rsidR="00C44890" w:rsidRPr="00492684" w:rsidRDefault="00E84211" w:rsidP="00C44890">
      <w:pPr>
        <w:rPr>
          <w:lang w:val="en-GB"/>
        </w:rPr>
      </w:pPr>
      <w:r>
        <w:rPr>
          <w:lang w:val="en-GB"/>
        </w:rPr>
        <w:t>Procuring the new vehicle for secretary. The secretary is currently using a rental and therefore the minist</w:t>
      </w:r>
      <w:r w:rsidR="0086172C">
        <w:rPr>
          <w:lang w:val="en-GB"/>
        </w:rPr>
        <w:t xml:space="preserve">ry see the needs to procure a brand </w:t>
      </w:r>
      <w:r>
        <w:rPr>
          <w:lang w:val="en-GB"/>
        </w:rPr>
        <w:t xml:space="preserve">new vehicle. </w:t>
      </w:r>
      <w:r w:rsidR="00D762A6">
        <w:rPr>
          <w:lang w:val="en-GB"/>
        </w:rPr>
        <w:t xml:space="preserve">The ministry prefer a double cabin vehicle since not only the secretary can use but also a ministry.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4D0017CF" w:rsidR="00C44890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179E34A5" w14:textId="0CB8AFDB" w:rsidR="00E84211" w:rsidRDefault="00E84211" w:rsidP="00C44890">
      <w:pPr>
        <w:rPr>
          <w:lang w:val="en-GB"/>
        </w:rPr>
      </w:pPr>
      <w:r>
        <w:rPr>
          <w:lang w:val="en-GB"/>
        </w:rPr>
        <w:t>Th</w:t>
      </w:r>
      <w:r w:rsidR="0086172C">
        <w:rPr>
          <w:lang w:val="en-GB"/>
        </w:rPr>
        <w:t xml:space="preserve">e vehicle is required a brand new </w:t>
      </w:r>
      <w:r w:rsidR="00D762A6">
        <w:rPr>
          <w:lang w:val="en-GB"/>
        </w:rPr>
        <w:t>double cabin vehicle</w:t>
      </w:r>
      <w:r w:rsidR="0086172C">
        <w:rPr>
          <w:lang w:val="en-GB"/>
        </w:rPr>
        <w:t xml:space="preserve">. </w:t>
      </w:r>
    </w:p>
    <w:p w14:paraId="243F1411" w14:textId="47F54D3B" w:rsidR="00D762A6" w:rsidRDefault="00D762A6" w:rsidP="00C44890">
      <w:pPr>
        <w:rPr>
          <w:lang w:val="en-GB"/>
        </w:rPr>
      </w:pPr>
      <w:r>
        <w:rPr>
          <w:lang w:val="en-GB"/>
        </w:rPr>
        <w:t xml:space="preserve">The vehicle is required to be available in stock. </w:t>
      </w:r>
    </w:p>
    <w:p w14:paraId="209DEC40" w14:textId="5E123666" w:rsidR="00D762A6" w:rsidRDefault="00E84211" w:rsidP="00C44890">
      <w:pPr>
        <w:rPr>
          <w:lang w:val="en-GB"/>
        </w:rPr>
      </w:pPr>
      <w:r>
        <w:rPr>
          <w:lang w:val="en-GB"/>
        </w:rPr>
        <w:t>In a very good condition</w:t>
      </w:r>
      <w:r w:rsidR="0086172C">
        <w:rPr>
          <w:lang w:val="en-GB"/>
        </w:rPr>
        <w:t>.</w:t>
      </w:r>
    </w:p>
    <w:p w14:paraId="7BBDD8B8" w14:textId="58A5D4D6" w:rsidR="00D762A6" w:rsidRDefault="00D762A6" w:rsidP="00C44890">
      <w:pPr>
        <w:rPr>
          <w:lang w:val="en-GB"/>
        </w:rPr>
      </w:pPr>
      <w:r>
        <w:rPr>
          <w:lang w:val="en-GB"/>
        </w:rPr>
        <w:t>The year made should be 2011 to 2019.</w:t>
      </w:r>
    </w:p>
    <w:p w14:paraId="6CE2EC95" w14:textId="104D5974" w:rsidR="00D762A6" w:rsidRDefault="00D762A6" w:rsidP="00C44890">
      <w:pPr>
        <w:rPr>
          <w:lang w:val="en-GB"/>
        </w:rPr>
      </w:pPr>
      <w:r>
        <w:rPr>
          <w:lang w:val="en-GB"/>
        </w:rPr>
        <w:t xml:space="preserve">The unit price should be in the range of $40,000 to $50,000. </w:t>
      </w:r>
    </w:p>
    <w:p w14:paraId="7F46C1B4" w14:textId="20724B21" w:rsidR="00E84211" w:rsidRPr="00492684" w:rsidRDefault="0086172C" w:rsidP="00C44890">
      <w:pPr>
        <w:rPr>
          <w:lang w:val="en-GB"/>
        </w:rPr>
      </w:pPr>
      <w:r>
        <w:rPr>
          <w:lang w:val="en-GB"/>
        </w:rPr>
        <w:t xml:space="preserve">Warranty for 6 </w:t>
      </w:r>
      <w:r w:rsidR="00D762A6">
        <w:rPr>
          <w:lang w:val="en-GB"/>
        </w:rPr>
        <w:t xml:space="preserve">to 8 </w:t>
      </w:r>
      <w:r>
        <w:rPr>
          <w:lang w:val="en-GB"/>
        </w:rPr>
        <w:t xml:space="preserve">months. </w:t>
      </w:r>
      <w:r w:rsidR="00E84211">
        <w:rPr>
          <w:lang w:val="en-GB"/>
        </w:rPr>
        <w:t xml:space="preserve"> 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2A72EE5E" w:rsidR="00C44890" w:rsidRPr="00492684" w:rsidRDefault="0086172C" w:rsidP="00C44890">
      <w:pPr>
        <w:rPr>
          <w:lang w:val="en-GB"/>
        </w:rPr>
      </w:pPr>
      <w:r>
        <w:rPr>
          <w:lang w:val="en-GB"/>
        </w:rPr>
        <w:t>Warranty</w:t>
      </w:r>
      <w:r w:rsidR="00E84211">
        <w:rPr>
          <w:lang w:val="en-GB"/>
        </w:rPr>
        <w:t xml:space="preserve"> </w:t>
      </w:r>
      <w:r>
        <w:rPr>
          <w:lang w:val="en-GB"/>
        </w:rPr>
        <w:t>supposed to</w:t>
      </w:r>
      <w:r w:rsidR="00E84211">
        <w:rPr>
          <w:lang w:val="en-GB"/>
        </w:rPr>
        <w:t xml:space="preserve"> assist when there’s a malfunctioned when currently use by the ministry. </w:t>
      </w:r>
      <w:r w:rsidR="00D762A6">
        <w:rPr>
          <w:lang w:val="en-GB"/>
        </w:rPr>
        <w:t xml:space="preserve">They will be also responsible in repairing the vehicle when there are damages. </w:t>
      </w:r>
    </w:p>
    <w:p w14:paraId="17367821" w14:textId="29446DD0" w:rsidR="00C44890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41358620" w14:textId="0A0C449F" w:rsidR="00E84211" w:rsidRPr="00E84211" w:rsidRDefault="00E84211" w:rsidP="00E84211">
      <w:pPr>
        <w:rPr>
          <w:lang w:val="en-GB"/>
        </w:rPr>
      </w:pPr>
      <w:r>
        <w:rPr>
          <w:lang w:val="en-GB"/>
        </w:rPr>
        <w:t>The delivery time is expe</w:t>
      </w:r>
      <w:r w:rsidR="0086172C">
        <w:rPr>
          <w:lang w:val="en-GB"/>
        </w:rPr>
        <w:t>cted to be</w:t>
      </w:r>
      <w:r w:rsidR="00D762A6">
        <w:rPr>
          <w:lang w:val="en-GB"/>
        </w:rPr>
        <w:t xml:space="preserve"> as soon as possible since the ministry is currently using a rental car which is really costly. 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DA0D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DA0D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1DEA809B" w:rsidR="002A4740" w:rsidRPr="00492684" w:rsidRDefault="00D762A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2011-2019 Double Cabin</w:t>
            </w:r>
          </w:p>
        </w:tc>
        <w:tc>
          <w:tcPr>
            <w:tcW w:w="1134" w:type="dxa"/>
          </w:tcPr>
          <w:p w14:paraId="352597C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DA0D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4FA4142C" w:rsidR="002A4740" w:rsidRPr="00492684" w:rsidRDefault="00D762A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r w:rsidR="00127CB8">
              <w:rPr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468F09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  <w:bookmarkStart w:id="9" w:name="_GoBack"/>
      <w:bookmarkEnd w:id="9"/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D90894" w14:textId="77777777" w:rsidR="000822A6" w:rsidRDefault="000822A6">
      <w:r>
        <w:separator/>
      </w:r>
    </w:p>
  </w:endnote>
  <w:endnote w:type="continuationSeparator" w:id="0">
    <w:p w14:paraId="5BBED273" w14:textId="77777777" w:rsidR="000822A6" w:rsidRDefault="000822A6">
      <w:r>
        <w:continuationSeparator/>
      </w:r>
    </w:p>
  </w:endnote>
  <w:endnote w:type="continuationNotice" w:id="1">
    <w:p w14:paraId="085150EE" w14:textId="77777777" w:rsidR="000822A6" w:rsidRDefault="000822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52BC5182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DA0DD5" w:rsidRPr="00DA0DD5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DA0DD5" w:rsidRPr="00DA0DD5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AE7D62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A0DD5">
      <w:rPr>
        <w:noProof/>
      </w:rPr>
      <w:t>2021-02-03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68F9B" w14:textId="77777777" w:rsidR="000822A6" w:rsidRDefault="000822A6">
      <w:r>
        <w:separator/>
      </w:r>
    </w:p>
  </w:footnote>
  <w:footnote w:type="continuationSeparator" w:id="0">
    <w:p w14:paraId="71447132" w14:textId="77777777" w:rsidR="000822A6" w:rsidRDefault="000822A6">
      <w:r>
        <w:continuationSeparator/>
      </w:r>
    </w:p>
  </w:footnote>
  <w:footnote w:type="continuationNotice" w:id="1">
    <w:p w14:paraId="3D8D9362" w14:textId="77777777" w:rsidR="000822A6" w:rsidRDefault="000822A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4BC9884C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1D1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2A6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152"/>
    <w:rsid w:val="00107309"/>
    <w:rsid w:val="00110680"/>
    <w:rsid w:val="00110799"/>
    <w:rsid w:val="00111681"/>
    <w:rsid w:val="00114379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CB8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37014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0A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172C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865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A50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1041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2A6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0DD5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4211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031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1EA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8C1C01-0179-40A1-A0D9-3D787D1DF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49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1280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12</cp:revision>
  <cp:lastPrinted>2013-10-18T08:32:00Z</cp:lastPrinted>
  <dcterms:created xsi:type="dcterms:W3CDTF">2020-07-06T12:33:00Z</dcterms:created>
  <dcterms:modified xsi:type="dcterms:W3CDTF">2021-02-02T22:46:00Z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